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DCD38" w14:textId="613F4F85" w:rsidR="0040376D" w:rsidRDefault="0040376D" w:rsidP="0040376D">
      <w:pPr>
        <w:rPr>
          <w:rFonts w:cs="Arial"/>
        </w:rPr>
      </w:pPr>
      <w:r>
        <w:rPr>
          <w:rFonts w:cs="Arial"/>
        </w:rPr>
        <w:t>Številka:</w:t>
      </w:r>
      <w:r w:rsidR="00EB5272">
        <w:rPr>
          <w:rFonts w:cs="Arial"/>
        </w:rPr>
        <w:t xml:space="preserve"> 4302-0</w:t>
      </w:r>
      <w:r w:rsidR="00082B52">
        <w:rPr>
          <w:rFonts w:cs="Arial"/>
        </w:rPr>
        <w:t>019</w:t>
      </w:r>
      <w:r w:rsidR="00EB5272">
        <w:rPr>
          <w:rFonts w:cs="Arial"/>
        </w:rPr>
        <w:t>/202</w:t>
      </w:r>
      <w:r w:rsidR="00082B52">
        <w:rPr>
          <w:rFonts w:cs="Arial"/>
        </w:rPr>
        <w:t>5</w:t>
      </w:r>
      <w:r w:rsidR="00EB5272">
        <w:rPr>
          <w:rFonts w:cs="Arial"/>
        </w:rPr>
        <w:t>-2</w:t>
      </w:r>
    </w:p>
    <w:p w14:paraId="4E069670" w14:textId="5705BACE" w:rsidR="0040376D" w:rsidRPr="006A4216" w:rsidRDefault="0040376D" w:rsidP="0040376D">
      <w:pPr>
        <w:rPr>
          <w:rFonts w:cs="Arial"/>
        </w:rPr>
      </w:pPr>
      <w:r w:rsidRPr="003D0D5D">
        <w:rPr>
          <w:rFonts w:cs="Arial"/>
        </w:rPr>
        <w:t>JN</w:t>
      </w:r>
      <w:r>
        <w:rPr>
          <w:rFonts w:cs="Arial"/>
        </w:rPr>
        <w:t xml:space="preserve"> BR</w:t>
      </w:r>
      <w:r w:rsidRPr="003D0D5D">
        <w:rPr>
          <w:rFonts w:cs="Arial"/>
        </w:rPr>
        <w:t>:</w:t>
      </w:r>
      <w:r w:rsidR="00EB5272">
        <w:rPr>
          <w:rFonts w:cs="Arial"/>
        </w:rPr>
        <w:t xml:space="preserve"> 202</w:t>
      </w:r>
      <w:r w:rsidR="00082B52">
        <w:rPr>
          <w:rFonts w:cs="Arial"/>
        </w:rPr>
        <w:t>5</w:t>
      </w:r>
      <w:r w:rsidR="00EB5272">
        <w:rPr>
          <w:rFonts w:cs="Arial"/>
        </w:rPr>
        <w:t>-</w:t>
      </w:r>
      <w:r w:rsidR="00082B52">
        <w:rPr>
          <w:rFonts w:cs="Arial"/>
        </w:rPr>
        <w:t>18</w:t>
      </w:r>
      <w:bookmarkStart w:id="0" w:name="_GoBack"/>
      <w:bookmarkEnd w:id="0"/>
      <w:r w:rsidR="00082B52">
        <w:rPr>
          <w:rFonts w:cs="Arial"/>
        </w:rPr>
        <w:t>1</w:t>
      </w:r>
      <w:r w:rsidRPr="003D0D5D">
        <w:rPr>
          <w:rFonts w:cs="Arial"/>
        </w:rPr>
        <w:t xml:space="preserve"> </w:t>
      </w:r>
    </w:p>
    <w:p w14:paraId="6DC63042" w14:textId="77777777" w:rsidR="0040376D" w:rsidRPr="006A4216" w:rsidRDefault="0040376D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6A4216">
        <w:rPr>
          <w:rFonts w:ascii="Arial" w:hAnsi="Arial" w:cs="Arial"/>
          <w:b/>
          <w:i w:val="0"/>
          <w:color w:val="auto"/>
        </w:rPr>
        <w:t xml:space="preserve">ORGANIZACIJA PONUDNIKA IN OBSEG </w:t>
      </w:r>
      <w:r>
        <w:rPr>
          <w:rFonts w:ascii="Arial" w:hAnsi="Arial" w:cs="Arial"/>
          <w:b/>
          <w:i w:val="0"/>
          <w:color w:val="auto"/>
        </w:rPr>
        <w:t>PREDMETA</w:t>
      </w: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2479"/>
        <w:gridCol w:w="1973"/>
        <w:gridCol w:w="1996"/>
        <w:gridCol w:w="2976"/>
        <w:gridCol w:w="1849"/>
        <w:gridCol w:w="1699"/>
        <w:gridCol w:w="1206"/>
      </w:tblGrid>
      <w:tr w:rsidR="0040376D" w:rsidRPr="006A4216" w14:paraId="74965B54" w14:textId="77777777" w:rsidTr="00602BA6">
        <w:trPr>
          <w:gridAfter w:val="1"/>
          <w:wAfter w:w="1206" w:type="dxa"/>
          <w:trHeight w:val="311"/>
        </w:trPr>
        <w:tc>
          <w:tcPr>
            <w:tcW w:w="1873" w:type="dxa"/>
            <w:vAlign w:val="center"/>
          </w:tcPr>
          <w:p w14:paraId="6736518E" w14:textId="77777777" w:rsidR="0040376D" w:rsidRPr="006A4216" w:rsidRDefault="0040376D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29E39EE9" w14:textId="77777777" w:rsidR="0040376D" w:rsidRPr="006A4216" w:rsidRDefault="0040376D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1996" w:type="dxa"/>
            <w:vAlign w:val="center"/>
          </w:tcPr>
          <w:p w14:paraId="1C5420D2" w14:textId="77777777" w:rsidR="0040376D" w:rsidRPr="006A4216" w:rsidRDefault="0040376D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2976" w:type="dxa"/>
            <w:vAlign w:val="center"/>
          </w:tcPr>
          <w:p w14:paraId="627BD966" w14:textId="77777777" w:rsidR="0040376D" w:rsidRPr="006A4216" w:rsidRDefault="0040376D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4.</w:t>
            </w:r>
          </w:p>
        </w:tc>
        <w:tc>
          <w:tcPr>
            <w:tcW w:w="1849" w:type="dxa"/>
          </w:tcPr>
          <w:p w14:paraId="44501856" w14:textId="77777777" w:rsidR="0040376D" w:rsidRPr="006A4216" w:rsidRDefault="0040376D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vAlign w:val="center"/>
          </w:tcPr>
          <w:p w14:paraId="4FC285DD" w14:textId="77777777" w:rsidR="0040376D" w:rsidRPr="006A4216" w:rsidRDefault="0040376D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="0040376D" w:rsidRPr="0073420D" w14:paraId="4DEC3E1C" w14:textId="77777777" w:rsidTr="004D5784">
        <w:trPr>
          <w:gridAfter w:val="1"/>
          <w:wAfter w:w="1206" w:type="dxa"/>
          <w:trHeight w:val="567"/>
        </w:trPr>
        <w:tc>
          <w:tcPr>
            <w:tcW w:w="1873" w:type="dxa"/>
          </w:tcPr>
          <w:p w14:paraId="473AA2DF" w14:textId="77777777" w:rsidR="0040376D" w:rsidRPr="0073420D" w:rsidRDefault="0040376D" w:rsidP="00255A64">
            <w:pPr>
              <w:rPr>
                <w:sz w:val="20"/>
                <w:szCs w:val="20"/>
              </w:rPr>
            </w:pPr>
          </w:p>
        </w:tc>
        <w:tc>
          <w:tcPr>
            <w:tcW w:w="2479" w:type="dxa"/>
          </w:tcPr>
          <w:p w14:paraId="2F871A82" w14:textId="77777777" w:rsidR="0040376D" w:rsidRPr="0073420D" w:rsidRDefault="0040376D" w:rsidP="00255A64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973" w:type="dxa"/>
          </w:tcPr>
          <w:p w14:paraId="6D10AA5E" w14:textId="77777777" w:rsidR="0040376D" w:rsidRDefault="0040376D" w:rsidP="00255A64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</w:p>
          <w:p w14:paraId="3364BA61" w14:textId="67DCEE8C" w:rsidR="0040376D" w:rsidRPr="00B751C0" w:rsidRDefault="0040376D" w:rsidP="00EB5272">
            <w:pPr>
              <w:jc w:val="center"/>
              <w:rPr>
                <w:i/>
                <w:sz w:val="20"/>
                <w:szCs w:val="20"/>
              </w:rPr>
            </w:pPr>
            <w:r w:rsidRPr="00B751C0">
              <w:rPr>
                <w:i/>
                <w:color w:val="A6A6A6" w:themeColor="background1" w:themeShade="A6"/>
                <w:sz w:val="18"/>
                <w:szCs w:val="18"/>
              </w:rPr>
              <w:t xml:space="preserve">(navede </w:t>
            </w:r>
            <w:r w:rsidR="00EB5272">
              <w:rPr>
                <w:i/>
                <w:color w:val="A6A6A6" w:themeColor="background1" w:themeShade="A6"/>
                <w:sz w:val="18"/>
                <w:szCs w:val="18"/>
              </w:rPr>
              <w:t xml:space="preserve">se </w:t>
            </w:r>
            <w:r w:rsidRPr="00B751C0">
              <w:rPr>
                <w:i/>
                <w:color w:val="A6A6A6" w:themeColor="background1" w:themeShade="A6"/>
                <w:sz w:val="18"/>
                <w:szCs w:val="18"/>
              </w:rPr>
              <w:t>št.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 xml:space="preserve"> </w:t>
            </w:r>
            <w:r w:rsidRPr="00B751C0">
              <w:rPr>
                <w:i/>
                <w:color w:val="A6A6A6" w:themeColor="background1" w:themeShade="A6"/>
                <w:sz w:val="18"/>
                <w:szCs w:val="18"/>
              </w:rPr>
              <w:t>sklopa</w:t>
            </w:r>
            <w:r w:rsidR="004D5784">
              <w:rPr>
                <w:i/>
                <w:color w:val="A6A6A6" w:themeColor="background1" w:themeShade="A6"/>
                <w:sz w:val="18"/>
                <w:szCs w:val="18"/>
              </w:rPr>
              <w:t>,</w:t>
            </w:r>
            <w:r w:rsidR="00EB5272">
              <w:rPr>
                <w:i/>
                <w:color w:val="A6A6A6" w:themeColor="background1" w:themeShade="A6"/>
                <w:sz w:val="18"/>
                <w:szCs w:val="18"/>
              </w:rPr>
              <w:t xml:space="preserve"> iz predmetnega JN</w:t>
            </w:r>
            <w:r w:rsidR="004D5784">
              <w:rPr>
                <w:i/>
                <w:color w:val="A6A6A6" w:themeColor="background1" w:themeShade="A6"/>
                <w:sz w:val="18"/>
                <w:szCs w:val="18"/>
              </w:rPr>
              <w:t>, na katerem bo sodelovalo sodelujoče podjetje</w:t>
            </w:r>
            <w:r w:rsidRPr="00B751C0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1996" w:type="dxa"/>
          </w:tcPr>
          <w:p w14:paraId="3A4EFA2C" w14:textId="77777777" w:rsidR="0040376D" w:rsidRPr="004D5784" w:rsidRDefault="0040376D" w:rsidP="00255A64">
            <w:pPr>
              <w:jc w:val="center"/>
              <w:rPr>
                <w:sz w:val="20"/>
                <w:szCs w:val="20"/>
              </w:rPr>
            </w:pPr>
            <w:r w:rsidRPr="004D5784">
              <w:rPr>
                <w:sz w:val="20"/>
                <w:szCs w:val="20"/>
              </w:rPr>
              <w:t xml:space="preserve">Vrsta storitve </w:t>
            </w:r>
          </w:p>
          <w:p w14:paraId="02E04926" w14:textId="7618F22B" w:rsidR="0040376D" w:rsidRPr="0073420D" w:rsidRDefault="004D5784" w:rsidP="004D5784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r w:rsidR="0040376D"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ki 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jo bo izvedlo sodelujoče podjetje)</w:t>
            </w:r>
          </w:p>
        </w:tc>
        <w:tc>
          <w:tcPr>
            <w:tcW w:w="2976" w:type="dxa"/>
          </w:tcPr>
          <w:p w14:paraId="031AAE90" w14:textId="77777777" w:rsidR="00EB5272" w:rsidRPr="001542F2" w:rsidRDefault="00EB5272" w:rsidP="00EB5272">
            <w:pPr>
              <w:jc w:val="center"/>
              <w:rPr>
                <w:sz w:val="20"/>
                <w:szCs w:val="20"/>
              </w:rPr>
            </w:pPr>
            <w:r w:rsidRPr="001542F2">
              <w:rPr>
                <w:sz w:val="20"/>
                <w:szCs w:val="20"/>
              </w:rPr>
              <w:t>Delež, ki bo izveden s strani sodelujočega podjetja</w:t>
            </w:r>
          </w:p>
          <w:p w14:paraId="4E9EBC32" w14:textId="04C48B25" w:rsidR="0040376D" w:rsidRPr="0073420D" w:rsidRDefault="0040376D" w:rsidP="00255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14:paraId="10A397EF" w14:textId="77777777" w:rsidR="00602BA6" w:rsidRDefault="00602BA6" w:rsidP="00602BA6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</w:p>
          <w:p w14:paraId="3AA6A667" w14:textId="22C64CBD" w:rsidR="0040376D" w:rsidRPr="0073420D" w:rsidRDefault="00EB5272" w:rsidP="00602BA6">
            <w:pPr>
              <w:jc w:val="center"/>
              <w:rPr>
                <w:sz w:val="20"/>
                <w:szCs w:val="20"/>
              </w:rPr>
            </w:pP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 xml:space="preserve">DA/NE, izpolni se samo za </w:t>
            </w:r>
            <w:proofErr w:type="spellStart"/>
            <w:r>
              <w:rPr>
                <w:i/>
                <w:color w:val="A6A6A6" w:themeColor="background1" w:themeShade="A6"/>
                <w:sz w:val="18"/>
                <w:szCs w:val="18"/>
              </w:rPr>
              <w:t>soponudnika</w:t>
            </w:r>
            <w:proofErr w:type="spellEnd"/>
            <w:r>
              <w:rPr>
                <w:i/>
                <w:color w:val="A6A6A6" w:themeColor="background1" w:themeShade="A6"/>
                <w:sz w:val="18"/>
                <w:szCs w:val="18"/>
              </w:rPr>
              <w:t xml:space="preserve"> in/ali podizvajalca</w:t>
            </w: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1699" w:type="dxa"/>
            <w:vAlign w:val="center"/>
          </w:tcPr>
          <w:p w14:paraId="264A87E6" w14:textId="77777777" w:rsidR="0040376D" w:rsidRPr="0073420D" w:rsidRDefault="0040376D" w:rsidP="00255A64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144C4B2A" w14:textId="0A305D01" w:rsidR="0040376D" w:rsidRPr="0073420D" w:rsidRDefault="00EB5272" w:rsidP="00255A64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40376D" w:rsidRPr="006A4216" w14:paraId="08AD3A77" w14:textId="77777777" w:rsidTr="004D5784">
        <w:trPr>
          <w:gridAfter w:val="1"/>
          <w:wAfter w:w="1206" w:type="dxa"/>
          <w:trHeight w:val="293"/>
        </w:trPr>
        <w:tc>
          <w:tcPr>
            <w:tcW w:w="1873" w:type="dxa"/>
            <w:vAlign w:val="center"/>
          </w:tcPr>
          <w:p w14:paraId="7B178652" w14:textId="77777777" w:rsidR="0040376D" w:rsidRPr="006A4216" w:rsidRDefault="0040376D" w:rsidP="00255A64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Glavni ponudnik</w:t>
            </w:r>
          </w:p>
        </w:tc>
        <w:tc>
          <w:tcPr>
            <w:tcW w:w="2479" w:type="dxa"/>
          </w:tcPr>
          <w:p w14:paraId="5088E2F0" w14:textId="77777777" w:rsidR="0040376D" w:rsidRPr="006A4216" w:rsidRDefault="0040376D" w:rsidP="00255A64">
            <w:pPr>
              <w:rPr>
                <w:sz w:val="20"/>
                <w:szCs w:val="20"/>
              </w:rPr>
            </w:pPr>
          </w:p>
        </w:tc>
        <w:tc>
          <w:tcPr>
            <w:tcW w:w="1973" w:type="dxa"/>
          </w:tcPr>
          <w:p w14:paraId="2E76E170" w14:textId="77777777" w:rsidR="0040376D" w:rsidRPr="006A4216" w:rsidRDefault="0040376D" w:rsidP="00255A64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</w:tcPr>
          <w:p w14:paraId="21B34DC5" w14:textId="77777777" w:rsidR="0040376D" w:rsidRPr="006A4216" w:rsidRDefault="0040376D" w:rsidP="00255A6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76BB4E5D" w14:textId="77777777" w:rsidR="0040376D" w:rsidRPr="006A4216" w:rsidRDefault="0040376D" w:rsidP="00255A64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  <w:shd w:val="clear" w:color="auto" w:fill="A6A6A6" w:themeFill="background1" w:themeFillShade="A6"/>
          </w:tcPr>
          <w:p w14:paraId="0ABA30C9" w14:textId="77777777" w:rsidR="0040376D" w:rsidRPr="006A4216" w:rsidRDefault="0040376D" w:rsidP="00255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6A6A6" w:themeFill="background1" w:themeFillShade="A6"/>
          </w:tcPr>
          <w:p w14:paraId="23EE512F" w14:textId="77777777" w:rsidR="0040376D" w:rsidRPr="006A4216" w:rsidRDefault="0040376D" w:rsidP="00255A64">
            <w:pPr>
              <w:rPr>
                <w:sz w:val="20"/>
                <w:szCs w:val="20"/>
              </w:rPr>
            </w:pPr>
          </w:p>
        </w:tc>
      </w:tr>
      <w:tr w:rsidR="0040376D" w:rsidRPr="006A4216" w14:paraId="0A1B6D06" w14:textId="77777777" w:rsidTr="004D5784">
        <w:trPr>
          <w:gridAfter w:val="1"/>
          <w:wAfter w:w="1206" w:type="dxa"/>
          <w:trHeight w:val="283"/>
        </w:trPr>
        <w:tc>
          <w:tcPr>
            <w:tcW w:w="1873" w:type="dxa"/>
            <w:vAlign w:val="center"/>
          </w:tcPr>
          <w:p w14:paraId="78A89828" w14:textId="77777777" w:rsidR="0040376D" w:rsidRPr="006A4216" w:rsidRDefault="0040376D" w:rsidP="00255A64">
            <w:pPr>
              <w:rPr>
                <w:sz w:val="20"/>
                <w:szCs w:val="20"/>
              </w:rPr>
            </w:pPr>
            <w:proofErr w:type="spellStart"/>
            <w:r w:rsidRPr="006A4216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2479" w:type="dxa"/>
          </w:tcPr>
          <w:p w14:paraId="76E227D2" w14:textId="77777777" w:rsidR="0040376D" w:rsidRPr="006A4216" w:rsidRDefault="0040376D" w:rsidP="00255A64">
            <w:pPr>
              <w:rPr>
                <w:sz w:val="20"/>
                <w:szCs w:val="20"/>
              </w:rPr>
            </w:pPr>
          </w:p>
        </w:tc>
        <w:tc>
          <w:tcPr>
            <w:tcW w:w="1973" w:type="dxa"/>
          </w:tcPr>
          <w:p w14:paraId="5D1E95B4" w14:textId="77777777" w:rsidR="0040376D" w:rsidRPr="006A4216" w:rsidRDefault="0040376D" w:rsidP="00255A64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</w:tcPr>
          <w:p w14:paraId="79620250" w14:textId="77777777" w:rsidR="0040376D" w:rsidRPr="006A4216" w:rsidRDefault="0040376D" w:rsidP="00255A6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3FFFB4CB" w14:textId="77777777" w:rsidR="0040376D" w:rsidRPr="006A4216" w:rsidRDefault="0040376D" w:rsidP="00255A64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14:paraId="4FC7A1CB" w14:textId="77777777" w:rsidR="0040376D" w:rsidRPr="006A4216" w:rsidRDefault="0040376D" w:rsidP="00255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3896BE9D" w14:textId="77777777" w:rsidR="0040376D" w:rsidRPr="006A4216" w:rsidRDefault="0040376D" w:rsidP="00255A64">
            <w:pPr>
              <w:rPr>
                <w:sz w:val="20"/>
                <w:szCs w:val="20"/>
              </w:rPr>
            </w:pPr>
          </w:p>
        </w:tc>
      </w:tr>
      <w:tr w:rsidR="0040376D" w:rsidRPr="006A4216" w14:paraId="26F6C176" w14:textId="77777777" w:rsidTr="004D5784">
        <w:trPr>
          <w:gridAfter w:val="1"/>
          <w:wAfter w:w="1206" w:type="dxa"/>
          <w:trHeight w:val="273"/>
        </w:trPr>
        <w:tc>
          <w:tcPr>
            <w:tcW w:w="1873" w:type="dxa"/>
            <w:vAlign w:val="center"/>
          </w:tcPr>
          <w:p w14:paraId="59322671" w14:textId="77777777" w:rsidR="0040376D" w:rsidRPr="006A4216" w:rsidRDefault="0040376D" w:rsidP="00255A64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2479" w:type="dxa"/>
          </w:tcPr>
          <w:p w14:paraId="73F99DC8" w14:textId="77777777" w:rsidR="0040376D" w:rsidRPr="006A4216" w:rsidRDefault="0040376D" w:rsidP="00255A64">
            <w:pPr>
              <w:rPr>
                <w:sz w:val="20"/>
                <w:szCs w:val="20"/>
              </w:rPr>
            </w:pPr>
          </w:p>
        </w:tc>
        <w:tc>
          <w:tcPr>
            <w:tcW w:w="1973" w:type="dxa"/>
          </w:tcPr>
          <w:p w14:paraId="4A26EE9A" w14:textId="77777777" w:rsidR="0040376D" w:rsidRPr="006A4216" w:rsidRDefault="0040376D" w:rsidP="00255A64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</w:tcPr>
          <w:p w14:paraId="529C67FB" w14:textId="77777777" w:rsidR="0040376D" w:rsidRPr="006A4216" w:rsidRDefault="0040376D" w:rsidP="00255A6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554DE073" w14:textId="77777777" w:rsidR="0040376D" w:rsidRPr="006A4216" w:rsidRDefault="0040376D" w:rsidP="00255A64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14:paraId="27A87492" w14:textId="77777777" w:rsidR="0040376D" w:rsidRPr="006A4216" w:rsidRDefault="0040376D" w:rsidP="00255A64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048CC1E3" w14:textId="77777777" w:rsidR="0040376D" w:rsidRPr="006A4216" w:rsidRDefault="0040376D" w:rsidP="00255A64">
            <w:pPr>
              <w:rPr>
                <w:sz w:val="20"/>
                <w:szCs w:val="20"/>
              </w:rPr>
            </w:pPr>
          </w:p>
        </w:tc>
      </w:tr>
      <w:tr w:rsidR="00EB5272" w:rsidRPr="006A4216" w14:paraId="33137B9F" w14:textId="77777777" w:rsidTr="004D5784">
        <w:trPr>
          <w:trHeight w:val="271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6894D8" w14:textId="77777777" w:rsidR="00EB5272" w:rsidRPr="006A4216" w:rsidRDefault="00EB5272" w:rsidP="00EB5272">
            <w:pPr>
              <w:rPr>
                <w:sz w:val="20"/>
                <w:szCs w:val="20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E231F86" w14:textId="77777777" w:rsidR="00EB5272" w:rsidRPr="006A4216" w:rsidRDefault="00EB5272" w:rsidP="00EB5272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  <w:vAlign w:val="center"/>
          </w:tcPr>
          <w:p w14:paraId="647D3796" w14:textId="5720EDFC" w:rsidR="00EB5272" w:rsidRPr="006A4216" w:rsidRDefault="00EB5272" w:rsidP="00EB5272">
            <w:pPr>
              <w:jc w:val="right"/>
              <w:rPr>
                <w:sz w:val="20"/>
                <w:szCs w:val="20"/>
              </w:rPr>
            </w:pPr>
            <w:r w:rsidRPr="001542F2">
              <w:rPr>
                <w:sz w:val="20"/>
                <w:szCs w:val="20"/>
              </w:rPr>
              <w:t>SKUPAJ (</w:t>
            </w:r>
            <w:proofErr w:type="spellStart"/>
            <w:r w:rsidRPr="001542F2">
              <w:rPr>
                <w:sz w:val="20"/>
                <w:szCs w:val="20"/>
              </w:rPr>
              <w:t>max</w:t>
            </w:r>
            <w:proofErr w:type="spellEnd"/>
            <w:r w:rsidRPr="001542F2">
              <w:rPr>
                <w:sz w:val="20"/>
                <w:szCs w:val="20"/>
              </w:rPr>
              <w:t>. 100%):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32CA6284" w14:textId="77777777" w:rsidR="00EB5272" w:rsidRPr="006A4216" w:rsidRDefault="00EB5272" w:rsidP="00EB5272">
            <w:pPr>
              <w:rPr>
                <w:sz w:val="20"/>
                <w:szCs w:val="20"/>
              </w:rPr>
            </w:pPr>
          </w:p>
        </w:tc>
        <w:tc>
          <w:tcPr>
            <w:tcW w:w="47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322072" w14:textId="77777777" w:rsidR="00EB5272" w:rsidRPr="006A4216" w:rsidRDefault="00EB5272" w:rsidP="00EB5272">
            <w:pPr>
              <w:rPr>
                <w:sz w:val="20"/>
                <w:szCs w:val="20"/>
              </w:rPr>
            </w:pPr>
          </w:p>
        </w:tc>
      </w:tr>
    </w:tbl>
    <w:p w14:paraId="0D7A642C" w14:textId="77777777" w:rsidR="0040376D" w:rsidRPr="00AF4886" w:rsidRDefault="0040376D" w:rsidP="0040376D">
      <w:pPr>
        <w:pStyle w:val="Pripombabesedilo"/>
      </w:pPr>
    </w:p>
    <w:p w14:paraId="2B61A48F" w14:textId="77777777" w:rsidR="0040376D" w:rsidRPr="002F7CAF" w:rsidRDefault="0040376D" w:rsidP="0040376D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>
        <w:rPr>
          <w:rFonts w:cs="Arial"/>
          <w:b/>
          <w:sz w:val="18"/>
          <w:szCs w:val="18"/>
        </w:rPr>
        <w:t xml:space="preserve">glavnega ponudnika in </w:t>
      </w:r>
      <w:proofErr w:type="spellStart"/>
      <w:r>
        <w:rPr>
          <w:rFonts w:cs="Arial"/>
          <w:b/>
          <w:sz w:val="18"/>
          <w:szCs w:val="18"/>
        </w:rPr>
        <w:t>soponudnika</w:t>
      </w:r>
      <w:proofErr w:type="spellEnd"/>
      <w:r w:rsidRPr="002F7CAF">
        <w:rPr>
          <w:rFonts w:cs="Arial"/>
          <w:b/>
          <w:sz w:val="18"/>
          <w:szCs w:val="18"/>
        </w:rPr>
        <w:t>:</w:t>
      </w:r>
    </w:p>
    <w:p w14:paraId="5BF2BABE" w14:textId="77777777" w:rsidR="0040376D" w:rsidRPr="002F7CAF" w:rsidRDefault="0040376D" w:rsidP="0040376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09F2FF17" w14:textId="77777777" w:rsidR="0040376D" w:rsidRPr="002F7CAF" w:rsidRDefault="0040376D" w:rsidP="0040376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bomo imeli ob sklenitvi pogodbe z naročnikom in v času njenega izvajanja, sklenjeno pogodbo z navedenimi podizvajalci.</w:t>
      </w:r>
    </w:p>
    <w:p w14:paraId="4A30D6B1" w14:textId="77777777" w:rsidR="0040376D" w:rsidRPr="002F7CAF" w:rsidRDefault="0040376D" w:rsidP="0040376D">
      <w:pPr>
        <w:ind w:left="360" w:right="7"/>
        <w:jc w:val="both"/>
        <w:rPr>
          <w:rFonts w:cs="Arial"/>
          <w:sz w:val="18"/>
          <w:szCs w:val="18"/>
        </w:rPr>
      </w:pPr>
    </w:p>
    <w:p w14:paraId="4EA92D20" w14:textId="77777777" w:rsidR="0040376D" w:rsidRPr="006A4216" w:rsidRDefault="0040376D" w:rsidP="0040376D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6A4216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Pr="006A4216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4B3502E2" w14:textId="77777777" w:rsidR="0040376D" w:rsidRPr="00F17503" w:rsidRDefault="0040376D" w:rsidP="0040376D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Če ima </w:t>
      </w:r>
      <w:proofErr w:type="spellStart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soponudnik</w:t>
      </w:r>
      <w:proofErr w:type="spellEnd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/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podizvajalec več zakonitih zastopnikov, podpiše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vsaj en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>zastopnik.</w:t>
      </w:r>
    </w:p>
    <w:p w14:paraId="4BBC8546" w14:textId="77777777" w:rsidR="0040376D" w:rsidRPr="006A4216" w:rsidRDefault="0040376D" w:rsidP="0040376D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6A4216">
        <w:rPr>
          <w:rFonts w:ascii="Arial" w:hAnsi="Arial" w:cs="Arial"/>
          <w:i w:val="0"/>
          <w:sz w:val="18"/>
          <w:szCs w:val="18"/>
        </w:rPr>
        <w:t>V primeru nastopa več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6A4216">
        <w:rPr>
          <w:rFonts w:ascii="Arial" w:hAnsi="Arial" w:cs="Arial"/>
          <w:i w:val="0"/>
          <w:sz w:val="18"/>
          <w:szCs w:val="18"/>
        </w:rPr>
        <w:t xml:space="preserve"> podizvajalcev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Pr="006A4216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Pr="006A4216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6A4216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prilagodi (doda oz. odvzame podpisne vrstice)</w:t>
      </w:r>
      <w:r w:rsidRPr="006A4216">
        <w:rPr>
          <w:rFonts w:ascii="Arial" w:hAnsi="Arial" w:cs="Arial"/>
          <w:i w:val="0"/>
          <w:sz w:val="18"/>
          <w:szCs w:val="18"/>
        </w:rPr>
        <w:t>.</w:t>
      </w:r>
    </w:p>
    <w:p w14:paraId="1A519ADC" w14:textId="77777777" w:rsidR="0040376D" w:rsidRPr="00184A22" w:rsidRDefault="0040376D" w:rsidP="0040376D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47AEA7E3" w14:textId="77777777" w:rsidR="0040376D" w:rsidRPr="00EF5632" w:rsidRDefault="0040376D" w:rsidP="0040376D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 podizvajalec(-i) v šestem stolpcu potrdi(-ta/-jo) navedeno v tabeli.</w:t>
      </w:r>
    </w:p>
    <w:p w14:paraId="126B91A0" w14:textId="77777777" w:rsidR="0040376D" w:rsidRPr="00F17503" w:rsidRDefault="0040376D" w:rsidP="0040376D">
      <w:pPr>
        <w:pStyle w:val="Pripombabesedilo"/>
        <w:ind w:left="357"/>
        <w:rPr>
          <w:rFonts w:cs="Arial"/>
          <w:sz w:val="18"/>
          <w:szCs w:val="18"/>
        </w:rPr>
      </w:pPr>
    </w:p>
    <w:p w14:paraId="43BE58A7" w14:textId="77777777" w:rsidR="0040376D" w:rsidRPr="00EF5632" w:rsidRDefault="0040376D" w:rsidP="0040376D">
      <w:pPr>
        <w:spacing w:after="120"/>
        <w:jc w:val="both"/>
        <w:rPr>
          <w:rFonts w:cs="Arial"/>
          <w:sz w:val="18"/>
          <w:szCs w:val="18"/>
        </w:rPr>
      </w:pPr>
      <w:r w:rsidRPr="00EF5632">
        <w:rPr>
          <w:rFonts w:cs="Arial"/>
          <w:b/>
          <w:bCs/>
          <w:sz w:val="18"/>
          <w:szCs w:val="18"/>
        </w:rPr>
        <w:t>Izjava podizvajalca, ki zahteva neposredno plačilo:</w:t>
      </w:r>
      <w:r w:rsidRPr="00EF5632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EF5632">
        <w:rPr>
          <w:rFonts w:cs="Arial"/>
          <w:sz w:val="18"/>
          <w:szCs w:val="18"/>
        </w:rPr>
        <w:t>soponudnika</w:t>
      </w:r>
      <w:proofErr w:type="spellEnd"/>
      <w:r w:rsidRPr="00EF5632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računov, ki jih bo predhodno potrdil izvajalec/soizvajalec.</w:t>
      </w:r>
    </w:p>
    <w:p w14:paraId="785BDAFA" w14:textId="77777777" w:rsidR="0040376D" w:rsidRDefault="0040376D" w:rsidP="0040376D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76ECA0A1" w14:textId="77777777" w:rsidR="0040376D" w:rsidRDefault="0040376D" w:rsidP="0040376D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6EDB2B69" w14:textId="77777777" w:rsidR="0040376D" w:rsidRDefault="0040376D" w:rsidP="0040376D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1682EE6D" w14:textId="6D5CE168" w:rsidR="00ED5254" w:rsidRPr="0040376D" w:rsidRDefault="0040376D" w:rsidP="0040376D">
      <w:pPr>
        <w:pStyle w:val="Telobesedila"/>
        <w:spacing w:after="120"/>
        <w:rPr>
          <w:i/>
          <w:iCs/>
          <w:sz w:val="20"/>
          <w:lang w:eastAsia="x-none"/>
        </w:rPr>
      </w:pPr>
      <w:r w:rsidRPr="5783AB1C">
        <w:rPr>
          <w:rFonts w:cs="Arial"/>
          <w:i/>
          <w:iCs/>
          <w:sz w:val="20"/>
        </w:rPr>
        <w:t>Ta obrazec je sestavni del in priloga ponudbe.</w:t>
      </w:r>
    </w:p>
    <w:sectPr w:rsidR="00ED5254" w:rsidRPr="0040376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8161D" w14:textId="77777777" w:rsidR="0075128C" w:rsidRDefault="0075128C">
      <w:r>
        <w:separator/>
      </w:r>
    </w:p>
  </w:endnote>
  <w:endnote w:type="continuationSeparator" w:id="0">
    <w:p w14:paraId="49165ADD" w14:textId="77777777" w:rsidR="0075128C" w:rsidRDefault="00751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170531AC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2BA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2BA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59487575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D578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D578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B8AF86" w14:textId="77777777" w:rsidR="0075128C" w:rsidRDefault="0075128C">
      <w:r>
        <w:separator/>
      </w:r>
    </w:p>
  </w:footnote>
  <w:footnote w:type="continuationSeparator" w:id="0">
    <w:p w14:paraId="4D74AA70" w14:textId="77777777" w:rsidR="0075128C" w:rsidRDefault="00751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9B973AD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831A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82B52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B3473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376D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5784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BA6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128C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20A12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0238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B5272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2">
    <w:name w:val="2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paragraph" w:customStyle="1" w:styleId="1">
    <w:name w:val="1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275848e772f5957d76a5e3e5c1f62a1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e1e602093d564315486cd94a0c3a99c9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FB5F7D1-3A2F-41F0-8E8F-BDADD3522A86}">
  <ds:schemaRefs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D591D6-B651-4EC6-B938-CEC8B8895D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41DB4-D020-4D68-8C88-C12764B4F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0</TotalTime>
  <Pages>1</Pages>
  <Words>231</Words>
  <Characters>1580</Characters>
  <Application>Microsoft Office Word</Application>
  <DocSecurity>4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2</cp:revision>
  <cp:lastPrinted>2016-06-20T06:28:00Z</cp:lastPrinted>
  <dcterms:created xsi:type="dcterms:W3CDTF">2025-11-20T09:21:00Z</dcterms:created>
  <dcterms:modified xsi:type="dcterms:W3CDTF">2025-11-20T09:21:00Z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